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4172B99" w14:textId="3769AA5A" w:rsidR="00000929" w:rsidRDefault="00812145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000929">
        <w:rPr>
          <w:rFonts w:cs="Arial"/>
        </w:rPr>
        <w:t>4301-0027/2023</w:t>
      </w:r>
    </w:p>
    <w:p w14:paraId="37F086B7" w14:textId="77777777" w:rsidR="00000929" w:rsidRDefault="00000929" w:rsidP="0000092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2023-195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B38F3EA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41334D" w:rsidRPr="00E81DF5">
        <w:rPr>
          <w:rFonts w:cs="Arial"/>
          <w:i/>
        </w:rPr>
        <w:t xml:space="preserve">Ta obrazec </w:t>
      </w:r>
      <w:r w:rsidR="0041334D">
        <w:rPr>
          <w:rFonts w:cs="Arial"/>
          <w:i/>
        </w:rPr>
        <w:t>se predloži na poziv naročnika</w:t>
      </w:r>
    </w:p>
    <w:sectPr w:rsidR="000D1EDF" w:rsidRPr="008318D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51F67" w14:textId="77777777" w:rsidR="009940E2" w:rsidRDefault="009940E2">
      <w:r>
        <w:separator/>
      </w:r>
    </w:p>
  </w:endnote>
  <w:endnote w:type="continuationSeparator" w:id="0">
    <w:p w14:paraId="038191B5" w14:textId="77777777" w:rsidR="009940E2" w:rsidRDefault="0099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E0993" w14:textId="77777777" w:rsidR="00722B5F" w:rsidRDefault="00722B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565823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22B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22B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B7130" w14:textId="77777777" w:rsidR="009940E2" w:rsidRDefault="009940E2">
      <w:r>
        <w:separator/>
      </w:r>
    </w:p>
  </w:footnote>
  <w:footnote w:type="continuationSeparator" w:id="0">
    <w:p w14:paraId="7B5FF79B" w14:textId="77777777" w:rsidR="009940E2" w:rsidRDefault="00994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59C80" w14:textId="77777777" w:rsidR="00722B5F" w:rsidRDefault="00722B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F7649" w14:textId="77777777" w:rsidR="00722B5F" w:rsidRDefault="00722B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4E6C9D1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bookmarkStart w:id="0" w:name="_GoBack"/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+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bookmarkEnd w:id="0"/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383F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40E2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14F86D-EB1A-4DB5-B07E-949E210FF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12</cp:revision>
  <cp:lastPrinted>2023-06-15T10:19:00Z</cp:lastPrinted>
  <dcterms:created xsi:type="dcterms:W3CDTF">2018-07-24T11:48:00Z</dcterms:created>
  <dcterms:modified xsi:type="dcterms:W3CDTF">2023-07-26T16:21:00Z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